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E3" w:rsidRDefault="001A1AE3" w:rsidP="00D21D11">
      <w:pPr>
        <w:jc w:val="center"/>
        <w:rPr>
          <w:b/>
          <w:bCs/>
          <w:sz w:val="48"/>
          <w:szCs w:val="48"/>
        </w:rPr>
      </w:pPr>
    </w:p>
    <w:p w:rsidR="001A1AE3" w:rsidRDefault="001A1AE3" w:rsidP="00D21D11">
      <w:pPr>
        <w:jc w:val="center"/>
        <w:rPr>
          <w:b/>
          <w:bCs/>
          <w:sz w:val="48"/>
          <w:szCs w:val="48"/>
        </w:rPr>
      </w:pPr>
    </w:p>
    <w:p w:rsidR="001A1AE3" w:rsidRPr="00E01B69" w:rsidRDefault="001A1AE3" w:rsidP="00E01B69">
      <w:pPr>
        <w:jc w:val="center"/>
        <w:rPr>
          <w:b/>
          <w:bCs/>
          <w:sz w:val="48"/>
          <w:szCs w:val="48"/>
        </w:rPr>
      </w:pPr>
      <w:r w:rsidRPr="00E01B69">
        <w:rPr>
          <w:b/>
          <w:bCs/>
          <w:sz w:val="48"/>
          <w:szCs w:val="48"/>
        </w:rPr>
        <w:t>Trapéz és deltoid szerkesztése</w:t>
      </w:r>
    </w:p>
    <w:p w:rsidR="001A1AE3" w:rsidRPr="00E01B69" w:rsidRDefault="001A1AE3" w:rsidP="00D21D1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Kooperatív óra terve</w:t>
      </w:r>
    </w:p>
    <w:p w:rsidR="001A1AE3" w:rsidRDefault="001A1AE3" w:rsidP="00D21D11">
      <w:pPr>
        <w:rPr>
          <w:b/>
          <w:bCs/>
          <w:sz w:val="32"/>
          <w:szCs w:val="32"/>
        </w:rPr>
      </w:pPr>
    </w:p>
    <w:p w:rsidR="001A1AE3" w:rsidRDefault="001A1AE3" w:rsidP="00D21D11">
      <w:pPr>
        <w:rPr>
          <w:b/>
          <w:bCs/>
          <w:sz w:val="32"/>
          <w:szCs w:val="32"/>
        </w:rPr>
      </w:pPr>
    </w:p>
    <w:p w:rsidR="001A1AE3" w:rsidRDefault="001A1AE3" w:rsidP="00D21D11">
      <w:pPr>
        <w:rPr>
          <w:b/>
          <w:bCs/>
          <w:sz w:val="32"/>
          <w:szCs w:val="32"/>
        </w:rPr>
      </w:pPr>
    </w:p>
    <w:p w:rsidR="001A1AE3" w:rsidRDefault="001A1AE3" w:rsidP="00D21D11">
      <w:pPr>
        <w:rPr>
          <w:sz w:val="32"/>
          <w:szCs w:val="32"/>
        </w:rPr>
      </w:pPr>
      <w:r>
        <w:rPr>
          <w:b/>
          <w:bCs/>
          <w:sz w:val="32"/>
          <w:szCs w:val="32"/>
        </w:rPr>
        <w:t>Évfolyam</w:t>
      </w:r>
      <w:r w:rsidRPr="00DE22A5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7. évfolyam</w:t>
      </w:r>
    </w:p>
    <w:p w:rsidR="001A1AE3" w:rsidRDefault="001A1AE3" w:rsidP="00D21D11">
      <w:pPr>
        <w:rPr>
          <w:sz w:val="32"/>
          <w:szCs w:val="32"/>
        </w:rPr>
      </w:pPr>
      <w:r w:rsidRPr="00DE22A5">
        <w:rPr>
          <w:b/>
          <w:bCs/>
          <w:sz w:val="32"/>
          <w:szCs w:val="32"/>
        </w:rPr>
        <w:t>Tantárgy:</w:t>
      </w:r>
      <w:r>
        <w:rPr>
          <w:sz w:val="32"/>
          <w:szCs w:val="32"/>
        </w:rPr>
        <w:t xml:space="preserve"> Matematika</w:t>
      </w:r>
    </w:p>
    <w:p w:rsidR="001A1AE3" w:rsidRDefault="001A1AE3" w:rsidP="00D21D11">
      <w:pPr>
        <w:rPr>
          <w:sz w:val="32"/>
          <w:szCs w:val="32"/>
        </w:rPr>
      </w:pPr>
      <w:r w:rsidRPr="00DE22A5">
        <w:rPr>
          <w:b/>
          <w:bCs/>
          <w:sz w:val="32"/>
          <w:szCs w:val="32"/>
        </w:rPr>
        <w:t>Témakör:</w:t>
      </w:r>
      <w:r>
        <w:rPr>
          <w:sz w:val="32"/>
          <w:szCs w:val="32"/>
        </w:rPr>
        <w:t xml:space="preserve"> Geometriai szerkesztések (gyakorló óra)</w:t>
      </w:r>
    </w:p>
    <w:p w:rsidR="001A1AE3" w:rsidRDefault="001A1AE3" w:rsidP="00D21D11">
      <w:pPr>
        <w:rPr>
          <w:sz w:val="32"/>
          <w:szCs w:val="32"/>
        </w:rPr>
      </w:pPr>
      <w:r>
        <w:rPr>
          <w:b/>
          <w:bCs/>
          <w:sz w:val="32"/>
          <w:szCs w:val="32"/>
        </w:rPr>
        <w:t>Óra anyaga</w:t>
      </w:r>
      <w:r w:rsidRPr="00DE22A5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Trapéz és deltoid szerkesztése</w:t>
      </w:r>
    </w:p>
    <w:p w:rsidR="001A1AE3" w:rsidRDefault="001A1AE3" w:rsidP="00D21D11">
      <w:pPr>
        <w:jc w:val="both"/>
        <w:rPr>
          <w:sz w:val="32"/>
          <w:szCs w:val="32"/>
        </w:rPr>
      </w:pPr>
      <w:r w:rsidRPr="00EC7E47">
        <w:rPr>
          <w:b/>
          <w:bCs/>
          <w:sz w:val="32"/>
          <w:szCs w:val="32"/>
        </w:rPr>
        <w:t>Fejlesztendő terület:</w:t>
      </w:r>
      <w:r>
        <w:rPr>
          <w:sz w:val="32"/>
          <w:szCs w:val="32"/>
        </w:rPr>
        <w:t xml:space="preserve"> Szerkesztési feladat megoldásának gyakorlása</w:t>
      </w:r>
    </w:p>
    <w:p w:rsidR="001A1AE3" w:rsidRDefault="001A1AE3" w:rsidP="00D21D11">
      <w:pPr>
        <w:rPr>
          <w:sz w:val="32"/>
          <w:szCs w:val="32"/>
        </w:rPr>
      </w:pPr>
      <w:r>
        <w:rPr>
          <w:b/>
          <w:bCs/>
          <w:sz w:val="32"/>
          <w:szCs w:val="32"/>
        </w:rPr>
        <w:t>Módszer</w:t>
      </w:r>
      <w:r w:rsidRPr="00DE22A5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Szakértői mozaik</w:t>
      </w:r>
    </w:p>
    <w:p w:rsidR="001A1AE3" w:rsidRDefault="001A1AE3" w:rsidP="00D21D11">
      <w:pPr>
        <w:rPr>
          <w:sz w:val="32"/>
          <w:szCs w:val="32"/>
        </w:rPr>
      </w:pPr>
      <w:r w:rsidRPr="00EC7E47">
        <w:rPr>
          <w:b/>
          <w:bCs/>
          <w:sz w:val="32"/>
          <w:szCs w:val="32"/>
        </w:rPr>
        <w:t>Létszám:</w:t>
      </w:r>
      <w:r>
        <w:rPr>
          <w:sz w:val="32"/>
          <w:szCs w:val="32"/>
        </w:rPr>
        <w:t xml:space="preserve"> 20 fő</w:t>
      </w:r>
    </w:p>
    <w:p w:rsidR="001A1AE3" w:rsidRDefault="001A1AE3" w:rsidP="00D21D11">
      <w:pPr>
        <w:rPr>
          <w:sz w:val="32"/>
          <w:szCs w:val="32"/>
        </w:rPr>
      </w:pPr>
      <w:r w:rsidRPr="00EC7E47">
        <w:rPr>
          <w:b/>
          <w:bCs/>
          <w:sz w:val="32"/>
          <w:szCs w:val="32"/>
        </w:rPr>
        <w:t>Csoportok:</w:t>
      </w:r>
      <w:r>
        <w:rPr>
          <w:sz w:val="32"/>
          <w:szCs w:val="32"/>
        </w:rPr>
        <w:t xml:space="preserve"> 4 db 5 fős csoport, majd 5 db 4 fős csoport</w:t>
      </w:r>
    </w:p>
    <w:p w:rsidR="001A1AE3" w:rsidRPr="00063326" w:rsidRDefault="001A1AE3" w:rsidP="00D21D11">
      <w:pPr>
        <w:rPr>
          <w:b/>
          <w:bCs/>
          <w:sz w:val="32"/>
          <w:szCs w:val="32"/>
        </w:rPr>
      </w:pPr>
      <w:r w:rsidRPr="00063326">
        <w:rPr>
          <w:b/>
          <w:bCs/>
          <w:sz w:val="32"/>
          <w:szCs w:val="32"/>
        </w:rPr>
        <w:t>Képességfejlesztés:</w:t>
      </w:r>
      <w:r w:rsidRPr="00063326">
        <w:rPr>
          <w:sz w:val="32"/>
          <w:szCs w:val="32"/>
        </w:rPr>
        <w:t xml:space="preserve"> megfigyelőképesség, következtetés, becslés, mérés, rajzkészség, szerkesztési készség</w:t>
      </w:r>
      <w:r>
        <w:rPr>
          <w:sz w:val="32"/>
          <w:szCs w:val="32"/>
        </w:rPr>
        <w:t>, együttműködés, magyarázat, kifejezőképesség</w:t>
      </w:r>
    </w:p>
    <w:p w:rsidR="001A1AE3" w:rsidRDefault="001A1AE3" w:rsidP="00D21D11">
      <w:pPr>
        <w:jc w:val="both"/>
        <w:rPr>
          <w:sz w:val="32"/>
          <w:szCs w:val="32"/>
        </w:rPr>
      </w:pPr>
    </w:p>
    <w:p w:rsidR="001A1AE3" w:rsidRPr="00A734D6" w:rsidRDefault="001A1AE3" w:rsidP="00D21D11">
      <w:pPr>
        <w:jc w:val="center"/>
        <w:rPr>
          <w:b/>
          <w:bCs/>
          <w:sz w:val="28"/>
          <w:szCs w:val="28"/>
        </w:rPr>
      </w:pPr>
      <w:r>
        <w:br w:type="page"/>
      </w:r>
      <w:r w:rsidRPr="00A734D6">
        <w:rPr>
          <w:b/>
          <w:bCs/>
          <w:sz w:val="28"/>
          <w:szCs w:val="28"/>
        </w:rPr>
        <w:t>Feladatlap</w:t>
      </w:r>
    </w:p>
    <w:p w:rsidR="001A1AE3" w:rsidRPr="00A734D6" w:rsidRDefault="001A1AE3" w:rsidP="005318E8">
      <w:pPr>
        <w:jc w:val="center"/>
        <w:rPr>
          <w:b/>
          <w:bCs/>
          <w:sz w:val="28"/>
          <w:szCs w:val="28"/>
        </w:rPr>
      </w:pPr>
      <w:r w:rsidRPr="00A734D6">
        <w:rPr>
          <w:b/>
          <w:bCs/>
          <w:sz w:val="28"/>
          <w:szCs w:val="28"/>
        </w:rPr>
        <w:t>Trapéz és deltoid szerkesztése</w:t>
      </w:r>
    </w:p>
    <w:p w:rsidR="001A1AE3" w:rsidRDefault="001A1AE3" w:rsidP="005318E8"/>
    <w:p w:rsidR="001A1AE3" w:rsidRDefault="001A1AE3" w:rsidP="005318E8"/>
    <w:p w:rsidR="001A1AE3" w:rsidRDefault="001A1AE3" w:rsidP="005318E8">
      <w:r>
        <w:t>Teendők a szerkesztési feladat megoldása során:</w:t>
      </w:r>
    </w:p>
    <w:p w:rsidR="001A1AE3" w:rsidRDefault="001A1AE3" w:rsidP="005318E8"/>
    <w:p w:rsidR="001A1AE3" w:rsidRDefault="001A1AE3" w:rsidP="005318E8">
      <w:pPr>
        <w:numPr>
          <w:ilvl w:val="0"/>
          <w:numId w:val="3"/>
        </w:numPr>
      </w:pPr>
      <w:r>
        <w:t>Vázlat készítése</w:t>
      </w:r>
    </w:p>
    <w:p w:rsidR="001A1AE3" w:rsidRDefault="001A1AE3" w:rsidP="005318E8">
      <w:pPr>
        <w:numPr>
          <w:ilvl w:val="0"/>
          <w:numId w:val="3"/>
        </w:numPr>
      </w:pPr>
      <w:r>
        <w:t>Szerkesztés elvégzése</w:t>
      </w:r>
    </w:p>
    <w:p w:rsidR="001A1AE3" w:rsidRDefault="001A1AE3" w:rsidP="005318E8">
      <w:pPr>
        <w:numPr>
          <w:ilvl w:val="0"/>
          <w:numId w:val="3"/>
        </w:numPr>
      </w:pPr>
      <w:r>
        <w:t>Szerkesztés menetének leírása</w:t>
      </w:r>
    </w:p>
    <w:p w:rsidR="001A1AE3" w:rsidRDefault="001A1AE3" w:rsidP="005318E8">
      <w:pPr>
        <w:numPr>
          <w:ilvl w:val="0"/>
          <w:numId w:val="3"/>
        </w:numPr>
      </w:pPr>
      <w:r>
        <w:t>Diszkusszió (csak ha van elég idő rá)</w:t>
      </w:r>
    </w:p>
    <w:p w:rsidR="001A1AE3" w:rsidRDefault="001A1AE3" w:rsidP="005318E8"/>
    <w:p w:rsidR="001A1AE3" w:rsidRDefault="001A1AE3" w:rsidP="005318E8">
      <w:r>
        <w:t>Szerkesztési feladatok:</w:t>
      </w:r>
    </w:p>
    <w:p w:rsidR="001A1AE3" w:rsidRDefault="001A1AE3" w:rsidP="005318E8"/>
    <w:p w:rsidR="001A1AE3" w:rsidRDefault="001A1AE3" w:rsidP="005318E8">
      <w:pPr>
        <w:numPr>
          <w:ilvl w:val="0"/>
          <w:numId w:val="4"/>
        </w:numPr>
      </w:pPr>
      <w:r>
        <w:t xml:space="preserve">Szerkessz trapézt, amelynek hosszabbik alapja a = 7 cm, egyik szára b = 4 cm, másik szára d = 3 cm hosszú! A rövidebb szár </w:t>
      </w:r>
      <w:r w:rsidRPr="00431AB5">
        <w:rPr>
          <w:rFonts w:ascii="Symbol" w:hAnsi="Symbol" w:cs="Symbol"/>
        </w:rPr>
        <w:t></w:t>
      </w:r>
      <w:r>
        <w:t xml:space="preserve"> = 67,5</w:t>
      </w:r>
      <w:r w:rsidRPr="00431AB5">
        <w:rPr>
          <w:vertAlign w:val="superscript"/>
        </w:rPr>
        <w:t>o</w:t>
      </w:r>
      <w:r>
        <w:t>-os szöget zár be a megadott alappal.</w:t>
      </w:r>
    </w:p>
    <w:p w:rsidR="001A1AE3" w:rsidRDefault="001A1AE3" w:rsidP="005318E8">
      <w:pPr>
        <w:ind w:left="360"/>
      </w:pPr>
    </w:p>
    <w:p w:rsidR="001A1AE3" w:rsidRDefault="001A1AE3" w:rsidP="005318E8">
      <w:pPr>
        <w:numPr>
          <w:ilvl w:val="0"/>
          <w:numId w:val="4"/>
        </w:numPr>
      </w:pPr>
      <w:r>
        <w:t xml:space="preserve">Szerkessz derékszögű trapézt, amelynek hosszabbik alapja a = 7 cm hosszú, a rajta fekvő hegyesszög </w:t>
      </w:r>
      <w:r w:rsidRPr="00431AB5">
        <w:rPr>
          <w:rFonts w:ascii="Symbol" w:hAnsi="Symbol" w:cs="Symbol"/>
        </w:rPr>
        <w:t></w:t>
      </w:r>
      <w:r>
        <w:t xml:space="preserve"> = 60</w:t>
      </w:r>
      <w:r w:rsidRPr="00431AB5">
        <w:rPr>
          <w:vertAlign w:val="superscript"/>
        </w:rPr>
        <w:t>o</w:t>
      </w:r>
      <w:r>
        <w:t>, hosszabbik szára pedig b = 4 cm</w:t>
      </w:r>
      <w:r w:rsidRPr="00C407A8">
        <w:t xml:space="preserve"> </w:t>
      </w:r>
      <w:r>
        <w:t>hosszú!</w:t>
      </w:r>
    </w:p>
    <w:p w:rsidR="001A1AE3" w:rsidRDefault="001A1AE3" w:rsidP="005318E8"/>
    <w:p w:rsidR="001A1AE3" w:rsidRDefault="001A1AE3" w:rsidP="005318E8">
      <w:pPr>
        <w:numPr>
          <w:ilvl w:val="0"/>
          <w:numId w:val="4"/>
        </w:numPr>
      </w:pPr>
      <w:r>
        <w:t>Szerkessz deltoidot, amelynek szimmetriatengelye f = 6 cm, rövidebb oldalai a = 3 cm</w:t>
      </w:r>
      <w:r w:rsidRPr="00C407A8">
        <w:t xml:space="preserve"> </w:t>
      </w:r>
      <w:r>
        <w:t xml:space="preserve">hosszúak, a hosszabb oldalak által bezárt szöge pedig </w:t>
      </w:r>
      <w:r w:rsidRPr="00431AB5">
        <w:rPr>
          <w:rFonts w:ascii="Symbol" w:hAnsi="Symbol" w:cs="Symbol"/>
        </w:rPr>
        <w:t></w:t>
      </w:r>
      <w:r>
        <w:t xml:space="preserve"> = 45</w:t>
      </w:r>
      <w:r w:rsidRPr="00431AB5">
        <w:rPr>
          <w:vertAlign w:val="superscript"/>
        </w:rPr>
        <w:t>o</w:t>
      </w:r>
      <w:r>
        <w:t>!</w:t>
      </w:r>
    </w:p>
    <w:p w:rsidR="001A1AE3" w:rsidRDefault="001A1AE3" w:rsidP="005318E8"/>
    <w:p w:rsidR="001A1AE3" w:rsidRDefault="001A1AE3" w:rsidP="005318E8">
      <w:pPr>
        <w:numPr>
          <w:ilvl w:val="0"/>
          <w:numId w:val="4"/>
        </w:numPr>
      </w:pPr>
      <w:r>
        <w:t>Szerkessz deltoidot, amelynek szimmetriatengelye f = 7 cm, rövidebb oldalai a = 3 cm</w:t>
      </w:r>
      <w:r w:rsidRPr="00C407A8">
        <w:t xml:space="preserve"> </w:t>
      </w:r>
      <w:r>
        <w:t>hosszúak, rövidebb átlója pedig 1 : 3 arányban osztja a másikat!</w:t>
      </w:r>
    </w:p>
    <w:p w:rsidR="001A1AE3" w:rsidRDefault="001A1AE3" w:rsidP="005318E8"/>
    <w:p w:rsidR="001A1AE3" w:rsidRDefault="001A1AE3" w:rsidP="005318E8">
      <w:r>
        <w:t>Házi feladatok:</w:t>
      </w:r>
    </w:p>
    <w:p w:rsidR="001A1AE3" w:rsidRDefault="001A1AE3" w:rsidP="005318E8"/>
    <w:p w:rsidR="001A1AE3" w:rsidRDefault="001A1AE3" w:rsidP="005318E8">
      <w:pPr>
        <w:numPr>
          <w:ilvl w:val="0"/>
          <w:numId w:val="4"/>
        </w:numPr>
      </w:pPr>
      <w:r>
        <w:t xml:space="preserve">Szerkessz egyenlőszárú trapézt, amelynek hosszabbik alapja a = 6 cm hosszú, a rajta fekvő szögek </w:t>
      </w:r>
      <w:r w:rsidRPr="00431AB5">
        <w:rPr>
          <w:rFonts w:ascii="Symbol" w:hAnsi="Symbol" w:cs="Symbol"/>
        </w:rPr>
        <w:t></w:t>
      </w:r>
      <w:r>
        <w:t xml:space="preserve"> = 75</w:t>
      </w:r>
      <w:r w:rsidRPr="00431AB5">
        <w:rPr>
          <w:vertAlign w:val="superscript"/>
        </w:rPr>
        <w:t>o</w:t>
      </w:r>
      <w:r>
        <w:t>-osak, magassága pedig m = 3 cm hosszú!</w:t>
      </w:r>
    </w:p>
    <w:p w:rsidR="001A1AE3" w:rsidRDefault="001A1AE3" w:rsidP="005318E8">
      <w:pPr>
        <w:ind w:left="360"/>
      </w:pPr>
    </w:p>
    <w:p w:rsidR="001A1AE3" w:rsidRDefault="001A1AE3" w:rsidP="005318E8">
      <w:pPr>
        <w:numPr>
          <w:ilvl w:val="0"/>
          <w:numId w:val="4"/>
        </w:numPr>
      </w:pPr>
      <w:r>
        <w:t>Szerkessz deltoidot, amelynek szimmetriatengelye f = 8 cm, másik átlója a = 5 cm</w:t>
      </w:r>
      <w:r w:rsidRPr="00C407A8">
        <w:t xml:space="preserve"> </w:t>
      </w:r>
      <w:r>
        <w:t>hosszú,</w:t>
      </w:r>
      <w:r w:rsidRPr="00546E84">
        <w:t xml:space="preserve"> </w:t>
      </w:r>
      <w:r>
        <w:t xml:space="preserve">a hosszabb oldalak által bezárt szöge pedig </w:t>
      </w:r>
      <w:r w:rsidRPr="00431AB5">
        <w:rPr>
          <w:rFonts w:ascii="Symbol" w:hAnsi="Symbol" w:cs="Symbol"/>
        </w:rPr>
        <w:t></w:t>
      </w:r>
      <w:r>
        <w:t xml:space="preserve"> = 60</w:t>
      </w:r>
      <w:r w:rsidRPr="00431AB5">
        <w:rPr>
          <w:vertAlign w:val="superscript"/>
        </w:rPr>
        <w:t>o</w:t>
      </w:r>
      <w:r>
        <w:t>!</w:t>
      </w:r>
    </w:p>
    <w:p w:rsidR="001A1AE3" w:rsidRDefault="001A1AE3" w:rsidP="005318E8"/>
    <w:p w:rsidR="001A1AE3" w:rsidRDefault="001A1AE3" w:rsidP="005318E8"/>
    <w:p w:rsidR="001A1AE3" w:rsidRDefault="001A1AE3" w:rsidP="005318E8">
      <w:pPr>
        <w:jc w:val="center"/>
      </w:pPr>
      <w:r>
        <w:br w:type="page"/>
      </w:r>
    </w:p>
    <w:p w:rsidR="001A1AE3" w:rsidRPr="00A734D6" w:rsidRDefault="001A1AE3" w:rsidP="005318E8">
      <w:pPr>
        <w:jc w:val="center"/>
        <w:rPr>
          <w:b/>
          <w:bCs/>
          <w:sz w:val="28"/>
          <w:szCs w:val="28"/>
        </w:rPr>
      </w:pPr>
      <w:r w:rsidRPr="00A734D6">
        <w:rPr>
          <w:b/>
          <w:bCs/>
          <w:sz w:val="28"/>
          <w:szCs w:val="28"/>
        </w:rPr>
        <w:t>Az óra menete</w:t>
      </w:r>
    </w:p>
    <w:p w:rsidR="001A1AE3" w:rsidRDefault="001A1AE3" w:rsidP="005318E8"/>
    <w:p w:rsidR="001A1AE3" w:rsidRDefault="001A1AE3" w:rsidP="005318E8">
      <w:r>
        <w:t>1. Jelentés (1 perc)</w:t>
      </w:r>
    </w:p>
    <w:p w:rsidR="001A1AE3" w:rsidRDefault="001A1AE3" w:rsidP="005318E8"/>
    <w:p w:rsidR="001A1AE3" w:rsidRDefault="001A1AE3" w:rsidP="005318E8">
      <w:r>
        <w:t>2. Cím: Trapéz és deltoid szerkesztése (1 perc)</w:t>
      </w:r>
    </w:p>
    <w:p w:rsidR="001A1AE3" w:rsidRDefault="001A1AE3" w:rsidP="005318E8"/>
    <w:p w:rsidR="001A1AE3" w:rsidRDefault="001A1AE3" w:rsidP="005318E8">
      <w:r>
        <w:t>3. Bevezető kérdések:</w:t>
      </w:r>
      <w:r w:rsidRPr="00055107">
        <w:t xml:space="preserve"> </w:t>
      </w:r>
      <w:r>
        <w:t>(2 perc)</w:t>
      </w:r>
    </w:p>
    <w:p w:rsidR="001A1AE3" w:rsidRDefault="001A1AE3" w:rsidP="005318E8">
      <w:pPr>
        <w:numPr>
          <w:ilvl w:val="0"/>
          <w:numId w:val="6"/>
        </w:numPr>
        <w:tabs>
          <w:tab w:val="clear" w:pos="1080"/>
          <w:tab w:val="num" w:pos="426"/>
        </w:tabs>
        <w:ind w:left="426"/>
      </w:pPr>
      <w:r>
        <w:t>Milyen négyszöget nevezünk trapéznak?</w:t>
      </w:r>
    </w:p>
    <w:p w:rsidR="001A1AE3" w:rsidRDefault="001A1AE3" w:rsidP="005318E8">
      <w:pPr>
        <w:numPr>
          <w:ilvl w:val="0"/>
          <w:numId w:val="6"/>
        </w:numPr>
        <w:tabs>
          <w:tab w:val="clear" w:pos="1080"/>
          <w:tab w:val="num" w:pos="426"/>
        </w:tabs>
        <w:ind w:left="426"/>
      </w:pPr>
      <w:r>
        <w:t>Milyen speciális trapézokat ismersz és azoknak milyen fontos tulajdonsága van?</w:t>
      </w:r>
    </w:p>
    <w:p w:rsidR="001A1AE3" w:rsidRDefault="001A1AE3" w:rsidP="005318E8">
      <w:pPr>
        <w:numPr>
          <w:ilvl w:val="0"/>
          <w:numId w:val="6"/>
        </w:numPr>
        <w:tabs>
          <w:tab w:val="clear" w:pos="1080"/>
          <w:tab w:val="num" w:pos="426"/>
        </w:tabs>
        <w:ind w:left="426"/>
      </w:pPr>
      <w:r>
        <w:t>Milyen négyszöget nevezünk deltoidnak?</w:t>
      </w:r>
    </w:p>
    <w:p w:rsidR="001A1AE3" w:rsidRDefault="001A1AE3" w:rsidP="005318E8">
      <w:pPr>
        <w:numPr>
          <w:ilvl w:val="0"/>
          <w:numId w:val="6"/>
        </w:numPr>
        <w:tabs>
          <w:tab w:val="clear" w:pos="1080"/>
          <w:tab w:val="num" w:pos="426"/>
        </w:tabs>
        <w:ind w:left="426"/>
      </w:pPr>
      <w:r>
        <w:t>Milyen fontos tulajdonsága van a deltoidoknak?</w:t>
      </w:r>
    </w:p>
    <w:p w:rsidR="001A1AE3" w:rsidRDefault="001A1AE3" w:rsidP="005318E8"/>
    <w:p w:rsidR="001A1AE3" w:rsidRDefault="001A1AE3" w:rsidP="005318E8">
      <w:r>
        <w:t>4. Csoportalkotás: 4 csoport (5-5 fő)</w:t>
      </w:r>
      <w:r w:rsidRPr="00055107">
        <w:t xml:space="preserve"> </w:t>
      </w:r>
      <w:r>
        <w:t>(1 perc)</w:t>
      </w:r>
    </w:p>
    <w:p w:rsidR="001A1AE3" w:rsidRDefault="001A1AE3" w:rsidP="005318E8"/>
    <w:p w:rsidR="001A1AE3" w:rsidRDefault="001A1AE3" w:rsidP="005318E8">
      <w:r>
        <w:t>5. Szerkesztési feladat megoldása (10 perc)</w:t>
      </w:r>
    </w:p>
    <w:p w:rsidR="001A1AE3" w:rsidRDefault="001A1AE3" w:rsidP="00AC3087">
      <w:r>
        <w:t xml:space="preserve">    Az egyes csoportok tagjai együtt megoldanak 1-1 feladatot.</w:t>
      </w:r>
    </w:p>
    <w:p w:rsidR="001A1AE3" w:rsidRDefault="001A1AE3" w:rsidP="005318E8"/>
    <w:p w:rsidR="001A1AE3" w:rsidRDefault="001A1AE3" w:rsidP="005318E8">
      <w:r>
        <w:t>6. Csoportok átrendezése 5 db 4 fős csoporttá (1 perc)</w:t>
      </w:r>
    </w:p>
    <w:p w:rsidR="001A1AE3" w:rsidRDefault="001A1AE3" w:rsidP="005318E8">
      <w:r>
        <w:t xml:space="preserve">    Az új csoportokba az eredeti négy csoport egy-egy tagja kerül.</w:t>
      </w:r>
    </w:p>
    <w:p w:rsidR="001A1AE3" w:rsidRDefault="001A1AE3" w:rsidP="005318E8"/>
    <w:p w:rsidR="001A1AE3" w:rsidRDefault="001A1AE3" w:rsidP="005318E8">
      <w:r>
        <w:t>7. A szakértők ismertetik a feladatokat (4x7=28 perc)</w:t>
      </w:r>
    </w:p>
    <w:p w:rsidR="001A1AE3" w:rsidRDefault="001A1AE3" w:rsidP="005318E8"/>
    <w:p w:rsidR="001A1AE3" w:rsidRDefault="001A1AE3" w:rsidP="005318E8">
      <w:r>
        <w:t>8. Értékelés (tanár, diák)</w:t>
      </w:r>
      <w:r w:rsidRPr="005318E8">
        <w:t xml:space="preserve"> </w:t>
      </w:r>
      <w:r>
        <w:t>(1 perc)</w:t>
      </w:r>
    </w:p>
    <w:p w:rsidR="001A1AE3" w:rsidRDefault="001A1AE3" w:rsidP="005318E8"/>
    <w:p w:rsidR="001A1AE3" w:rsidRDefault="001A1AE3" w:rsidP="005318E8">
      <w:r>
        <w:t>9. Házi feladat (1 perc)</w:t>
      </w:r>
    </w:p>
    <w:p w:rsidR="001A1AE3" w:rsidRDefault="001A1AE3" w:rsidP="005E1E09">
      <w:pPr>
        <w:rPr>
          <w:b/>
          <w:bCs/>
          <w:sz w:val="32"/>
          <w:szCs w:val="32"/>
        </w:rPr>
      </w:pPr>
    </w:p>
    <w:p w:rsidR="001A1AE3" w:rsidRDefault="001A1AE3" w:rsidP="004A33A2">
      <w:pPr>
        <w:rPr>
          <w:b/>
          <w:bCs/>
        </w:rPr>
      </w:pPr>
    </w:p>
    <w:sectPr w:rsidR="001A1AE3" w:rsidSect="00A26D1F">
      <w:headerReference w:type="default" r:id="rId7"/>
      <w:footerReference w:type="default" r:id="rId8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AE3" w:rsidRDefault="001A1AE3" w:rsidP="000E0E26">
      <w:r>
        <w:separator/>
      </w:r>
    </w:p>
  </w:endnote>
  <w:endnote w:type="continuationSeparator" w:id="0">
    <w:p w:rsidR="001A1AE3" w:rsidRDefault="001A1AE3" w:rsidP="000E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AE3" w:rsidRDefault="001A1AE3">
    <w:pPr>
      <w:pStyle w:val="Footer"/>
    </w:pPr>
    <w:fldSimple w:instr=" PAGE   \* MERGEFORMAT ">
      <w:r>
        <w:rPr>
          <w:noProof/>
        </w:rPr>
        <w:t>1</w:t>
      </w:r>
    </w:fldSimple>
  </w:p>
  <w:p w:rsidR="001A1AE3" w:rsidRDefault="001A1A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AE3" w:rsidRDefault="001A1AE3" w:rsidP="000E0E26">
      <w:r>
        <w:separator/>
      </w:r>
    </w:p>
  </w:footnote>
  <w:footnote w:type="continuationSeparator" w:id="0">
    <w:p w:rsidR="001A1AE3" w:rsidRDefault="001A1AE3" w:rsidP="000E0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AE3" w:rsidRDefault="001A1AE3" w:rsidP="001006D0">
    <w:pPr>
      <w:pStyle w:val="Header"/>
      <w:rPr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396pt;margin-top:-.55pt;width:61.25pt;height:81pt;z-index:-251656192" wrapcoords="-263 0 -263 21400 21600 21400 21600 0 -263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1.5pt;margin-top:-5.55pt;width:196.5pt;height:48.65pt;z-index:251661312">
          <v:imagedata r:id="rId2" o:title=""/>
        </v:shape>
      </w:pict>
    </w:r>
    <w:r>
      <w:rPr>
        <w:b/>
        <w:bCs/>
        <w:sz w:val="28"/>
        <w:szCs w:val="28"/>
      </w:rPr>
      <w:tab/>
    </w:r>
  </w:p>
  <w:p w:rsidR="001A1AE3" w:rsidRDefault="001A1AE3" w:rsidP="001006D0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</w:t>
    </w:r>
    <w:r>
      <w:rPr>
        <w:b/>
        <w:bCs/>
        <w:color w:val="333399"/>
        <w:sz w:val="28"/>
        <w:szCs w:val="28"/>
      </w:rPr>
      <w:t>TÁMOP 3.1.4/08/2.-2009-0094</w:t>
    </w:r>
  </w:p>
  <w:p w:rsidR="001A1AE3" w:rsidRDefault="001A1AE3" w:rsidP="001006D0">
    <w:pPr>
      <w:pStyle w:val="Header"/>
      <w:jc w:val="center"/>
      <w:rPr>
        <w:b/>
        <w:bCs/>
        <w:i/>
        <w:iCs/>
        <w:color w:val="333399"/>
      </w:rPr>
    </w:pPr>
  </w:p>
  <w:p w:rsidR="001A1AE3" w:rsidRDefault="001A1AE3" w:rsidP="001006D0">
    <w:pPr>
      <w:pStyle w:val="Header"/>
      <w:jc w:val="center"/>
      <w:rPr>
        <w:b/>
        <w:bCs/>
        <w:i/>
        <w:iCs/>
        <w:color w:val="0000FF"/>
      </w:rPr>
    </w:pPr>
  </w:p>
  <w:p w:rsidR="001A1AE3" w:rsidRDefault="001A1AE3" w:rsidP="001006D0">
    <w:pPr>
      <w:pStyle w:val="Header"/>
      <w:jc w:val="center"/>
      <w:rPr>
        <w:b/>
        <w:bCs/>
        <w:i/>
        <w:iCs/>
        <w:color w:val="0000FF"/>
      </w:rPr>
    </w:pPr>
  </w:p>
  <w:p w:rsidR="001A1AE3" w:rsidRDefault="001A1AE3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  <w:r w:rsidRPr="00D518E7">
      <w:rPr>
        <w:b/>
        <w:bCs/>
        <w:i/>
        <w:iCs/>
        <w:color w:val="333399"/>
      </w:rPr>
      <w:t>„Oktatásfejlesztés Baja Város Önkormányzata által fenntartott intézményekben”</w:t>
    </w:r>
  </w:p>
  <w:p w:rsidR="001A1AE3" w:rsidRPr="00D518E7" w:rsidRDefault="001A1AE3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</w:p>
  <w:p w:rsidR="001A1AE3" w:rsidRDefault="001A1AE3" w:rsidP="001006D0">
    <w:pPr>
      <w:pStyle w:val="Header"/>
    </w:pPr>
    <w:r>
      <w:t>6500 Baja, Szentháromság tér 1.</w:t>
    </w:r>
    <w:r>
      <w:tab/>
      <w:t xml:space="preserve">                                                                   </w:t>
    </w:r>
    <w:r w:rsidRPr="00EF39ED">
      <w:rPr>
        <w:sz w:val="22"/>
        <w:szCs w:val="22"/>
      </w:rPr>
      <w:t>Tel.: (79) 527-100</w:t>
    </w:r>
  </w:p>
  <w:p w:rsidR="001A1AE3" w:rsidRDefault="001A1AE3" w:rsidP="001006D0">
    <w:pPr>
      <w:pStyle w:val="Header"/>
    </w:pPr>
    <w:r>
      <w:t xml:space="preserve">    </w:t>
    </w:r>
    <w:r>
      <w:tab/>
      <w:t xml:space="preserve">                                                                                                                   www.bajavaros.hu</w:t>
    </w:r>
  </w:p>
  <w:p w:rsidR="001A1AE3" w:rsidRPr="0072079F" w:rsidRDefault="001A1A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5C55"/>
    <w:multiLevelType w:val="hybridMultilevel"/>
    <w:tmpl w:val="DA9895A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3AFE50C4"/>
    <w:multiLevelType w:val="hybridMultilevel"/>
    <w:tmpl w:val="EFB4917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FC2FB1"/>
    <w:multiLevelType w:val="hybridMultilevel"/>
    <w:tmpl w:val="ABE632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0574B4"/>
    <w:multiLevelType w:val="hybridMultilevel"/>
    <w:tmpl w:val="BA96BC36"/>
    <w:lvl w:ilvl="0" w:tplc="E6723E8A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  <w:u w:val="single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4">
    <w:nsid w:val="74B76586"/>
    <w:multiLevelType w:val="hybridMultilevel"/>
    <w:tmpl w:val="AAAC3AAC"/>
    <w:lvl w:ilvl="0" w:tplc="040E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5040"/>
        </w:tabs>
        <w:ind w:left="50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5760"/>
        </w:tabs>
        <w:ind w:left="57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7200"/>
        </w:tabs>
        <w:ind w:left="72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7920"/>
        </w:tabs>
        <w:ind w:left="79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9360"/>
        </w:tabs>
        <w:ind w:left="93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10080"/>
        </w:tabs>
        <w:ind w:left="10080" w:hanging="360"/>
      </w:pPr>
    </w:lvl>
  </w:abstractNum>
  <w:abstractNum w:abstractNumId="5">
    <w:nsid w:val="7E4E4DE4"/>
    <w:multiLevelType w:val="hybridMultilevel"/>
    <w:tmpl w:val="C0A6132E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09"/>
    <w:rsid w:val="00014BB3"/>
    <w:rsid w:val="00055107"/>
    <w:rsid w:val="00063326"/>
    <w:rsid w:val="000836B7"/>
    <w:rsid w:val="000E0E26"/>
    <w:rsid w:val="001006D0"/>
    <w:rsid w:val="001932D1"/>
    <w:rsid w:val="001A1AE3"/>
    <w:rsid w:val="001D77C3"/>
    <w:rsid w:val="00234A36"/>
    <w:rsid w:val="0028311A"/>
    <w:rsid w:val="00346D9B"/>
    <w:rsid w:val="00353853"/>
    <w:rsid w:val="00365AE8"/>
    <w:rsid w:val="00366BE5"/>
    <w:rsid w:val="0039055F"/>
    <w:rsid w:val="003915AB"/>
    <w:rsid w:val="003D5BDE"/>
    <w:rsid w:val="00431AB5"/>
    <w:rsid w:val="00443307"/>
    <w:rsid w:val="004A33A2"/>
    <w:rsid w:val="0050614F"/>
    <w:rsid w:val="005318E8"/>
    <w:rsid w:val="00536570"/>
    <w:rsid w:val="00546E84"/>
    <w:rsid w:val="00557968"/>
    <w:rsid w:val="00593A9B"/>
    <w:rsid w:val="005C31CD"/>
    <w:rsid w:val="005D5C26"/>
    <w:rsid w:val="005E1E09"/>
    <w:rsid w:val="00672D2A"/>
    <w:rsid w:val="0067601A"/>
    <w:rsid w:val="00680FF9"/>
    <w:rsid w:val="006932BF"/>
    <w:rsid w:val="006E1A77"/>
    <w:rsid w:val="0072079F"/>
    <w:rsid w:val="0076444B"/>
    <w:rsid w:val="0078181D"/>
    <w:rsid w:val="00882D65"/>
    <w:rsid w:val="008861DE"/>
    <w:rsid w:val="008D33BC"/>
    <w:rsid w:val="008E037F"/>
    <w:rsid w:val="008E274C"/>
    <w:rsid w:val="00936097"/>
    <w:rsid w:val="009B2D8A"/>
    <w:rsid w:val="009D1D47"/>
    <w:rsid w:val="00A176E8"/>
    <w:rsid w:val="00A2209E"/>
    <w:rsid w:val="00A26D1F"/>
    <w:rsid w:val="00A40771"/>
    <w:rsid w:val="00A60A6F"/>
    <w:rsid w:val="00A71C39"/>
    <w:rsid w:val="00A734D6"/>
    <w:rsid w:val="00A761A5"/>
    <w:rsid w:val="00AC3087"/>
    <w:rsid w:val="00AC5E95"/>
    <w:rsid w:val="00B37F9A"/>
    <w:rsid w:val="00B92DA2"/>
    <w:rsid w:val="00C2731D"/>
    <w:rsid w:val="00C3248A"/>
    <w:rsid w:val="00C35D4C"/>
    <w:rsid w:val="00C407A8"/>
    <w:rsid w:val="00CC45D1"/>
    <w:rsid w:val="00CD0DDF"/>
    <w:rsid w:val="00D21D11"/>
    <w:rsid w:val="00D45336"/>
    <w:rsid w:val="00D518E7"/>
    <w:rsid w:val="00D7538E"/>
    <w:rsid w:val="00DC4A5F"/>
    <w:rsid w:val="00DC5A9A"/>
    <w:rsid w:val="00DD21DB"/>
    <w:rsid w:val="00DE22A5"/>
    <w:rsid w:val="00E01B69"/>
    <w:rsid w:val="00E04A41"/>
    <w:rsid w:val="00E75371"/>
    <w:rsid w:val="00EB2586"/>
    <w:rsid w:val="00EB47E6"/>
    <w:rsid w:val="00EB59A4"/>
    <w:rsid w:val="00EC7E47"/>
    <w:rsid w:val="00EF39ED"/>
    <w:rsid w:val="00EF7B96"/>
    <w:rsid w:val="00F45D77"/>
    <w:rsid w:val="00FA551E"/>
    <w:rsid w:val="00FD0B07"/>
    <w:rsid w:val="00FE4AE1"/>
    <w:rsid w:val="00FF0FE9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1E09"/>
    <w:pPr>
      <w:keepNext/>
      <w:jc w:val="center"/>
      <w:outlineLvl w:val="0"/>
    </w:pPr>
    <w:rPr>
      <w:b/>
      <w:bCs/>
      <w:caps/>
      <w:spacing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1E09"/>
    <w:rPr>
      <w:rFonts w:ascii="Times New Roman" w:hAnsi="Times New Roman" w:cs="Times New Roman"/>
      <w:b/>
      <w:bCs/>
      <w:caps/>
      <w:spacing w:val="40"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5E1E0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E1E09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5E1E09"/>
    <w:rPr>
      <w:rFonts w:ascii="Arial" w:hAnsi="Arial" w:cs="Arial"/>
      <w:b/>
      <w:bCs/>
      <w:sz w:val="20"/>
      <w:szCs w:val="20"/>
      <w:u w:val="single"/>
      <w:lang w:eastAsia="hu-HU"/>
    </w:rPr>
  </w:style>
  <w:style w:type="paragraph" w:styleId="BodyTextIndent">
    <w:name w:val="Body Text Indent"/>
    <w:basedOn w:val="Normal"/>
    <w:link w:val="BodyTextIndentChar"/>
    <w:uiPriority w:val="99"/>
    <w:rsid w:val="005E1E09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1E09"/>
    <w:rPr>
      <w:rFonts w:ascii="Times New Roman" w:hAnsi="Times New Roman" w:cs="Times New Roman"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rsid w:val="005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E09"/>
    <w:rPr>
      <w:rFonts w:ascii="Tahoma" w:hAnsi="Tahoma" w:cs="Tahoma"/>
      <w:sz w:val="16"/>
      <w:szCs w:val="16"/>
      <w:lang w:eastAsia="hu-HU"/>
    </w:rPr>
  </w:style>
  <w:style w:type="paragraph" w:styleId="Header">
    <w:name w:val="header"/>
    <w:basedOn w:val="Normal"/>
    <w:link w:val="HeaderChar"/>
    <w:uiPriority w:val="99"/>
    <w:semiHidden/>
    <w:rsid w:val="000E0E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0E0E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0E26"/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86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301</Words>
  <Characters>2079</Characters>
  <Application>Microsoft Office Outlook</Application>
  <DocSecurity>0</DocSecurity>
  <Lines>0</Lines>
  <Paragraphs>0</Paragraphs>
  <ScaleCrop>false</ScaleCrop>
  <Company>BSAFTPZ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Időszaki munkaidő nyilvántartás és teljesítés igazolás:</dc:title>
  <dc:subject/>
  <dc:creator>Salamon Jánosné</dc:creator>
  <cp:keywords/>
  <dc:description/>
  <cp:lastModifiedBy>Szkladányi András</cp:lastModifiedBy>
  <cp:revision>12</cp:revision>
  <cp:lastPrinted>2010-06-10T09:31:00Z</cp:lastPrinted>
  <dcterms:created xsi:type="dcterms:W3CDTF">2010-06-22T09:42:00Z</dcterms:created>
  <dcterms:modified xsi:type="dcterms:W3CDTF">2010-06-22T12:18:00Z</dcterms:modified>
</cp:coreProperties>
</file>